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854"/>
        <w:tblW w:w="0" w:type="auto"/>
        <w:tblLook w:val="04A0" w:firstRow="1" w:lastRow="0" w:firstColumn="1" w:lastColumn="0" w:noHBand="0" w:noVBand="1"/>
      </w:tblPr>
      <w:tblGrid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</w:tblGrid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4468F9" w:rsidP="004468F9">
            <w:pPr>
              <w:jc w:val="center"/>
              <w:rPr>
                <w:sz w:val="40"/>
                <w:szCs w:val="40"/>
              </w:rPr>
            </w:pPr>
            <w:bookmarkStart w:id="0" w:name="_GoBack"/>
            <w:bookmarkEnd w:id="0"/>
            <w:r>
              <w:rPr>
                <w:sz w:val="40"/>
                <w:szCs w:val="40"/>
              </w:rPr>
              <w:t>+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0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3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4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5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6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7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8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9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10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11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17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18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19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20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21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22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17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23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17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18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19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24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17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18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19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20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25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17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18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19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20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21</w:t>
            </w:r>
          </w:p>
        </w:tc>
        <w:tc>
          <w:tcPr>
            <w:tcW w:w="622" w:type="dxa"/>
          </w:tcPr>
          <w:p w:rsidR="00DB325E" w:rsidRPr="004468F9" w:rsidRDefault="004468F9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26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27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28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29</w:t>
            </w:r>
          </w:p>
        </w:tc>
      </w:tr>
      <w:tr w:rsidR="00DB325E" w:rsidRPr="004468F9" w:rsidTr="004468F9">
        <w:tc>
          <w:tcPr>
            <w:tcW w:w="622" w:type="dxa"/>
            <w:shd w:val="clear" w:color="auto" w:fill="D9D9D9" w:themeFill="background1" w:themeFillShade="D9"/>
          </w:tcPr>
          <w:p w:rsidR="00DB325E" w:rsidRPr="004468F9" w:rsidRDefault="00DB325E" w:rsidP="004468F9">
            <w:pPr>
              <w:jc w:val="center"/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19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20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21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22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23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24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25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26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27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28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29</w:t>
            </w:r>
          </w:p>
        </w:tc>
        <w:tc>
          <w:tcPr>
            <w:tcW w:w="622" w:type="dxa"/>
          </w:tcPr>
          <w:p w:rsidR="00DB325E" w:rsidRPr="004468F9" w:rsidRDefault="00DB325E" w:rsidP="004468F9">
            <w:pPr>
              <w:rPr>
                <w:sz w:val="40"/>
                <w:szCs w:val="40"/>
              </w:rPr>
            </w:pPr>
            <w:r w:rsidRPr="004468F9">
              <w:rPr>
                <w:sz w:val="40"/>
                <w:szCs w:val="40"/>
              </w:rPr>
              <w:t>30</w:t>
            </w:r>
          </w:p>
        </w:tc>
      </w:tr>
    </w:tbl>
    <w:p w:rsidR="006915C6" w:rsidRDefault="001D2DCB"/>
    <w:sectPr w:rsidR="006915C6" w:rsidSect="00DB325E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DCB" w:rsidRDefault="001D2DCB" w:rsidP="004468F9">
      <w:pPr>
        <w:spacing w:after="0" w:line="240" w:lineRule="auto"/>
      </w:pPr>
      <w:r>
        <w:separator/>
      </w:r>
    </w:p>
  </w:endnote>
  <w:endnote w:type="continuationSeparator" w:id="0">
    <w:p w:rsidR="001D2DCB" w:rsidRDefault="001D2DCB" w:rsidP="00446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DCB" w:rsidRDefault="001D2DCB" w:rsidP="004468F9">
      <w:pPr>
        <w:spacing w:after="0" w:line="240" w:lineRule="auto"/>
      </w:pPr>
      <w:r>
        <w:separator/>
      </w:r>
    </w:p>
  </w:footnote>
  <w:footnote w:type="continuationSeparator" w:id="0">
    <w:p w:rsidR="001D2DCB" w:rsidRDefault="001D2DCB" w:rsidP="00446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8F9" w:rsidRPr="004468F9" w:rsidRDefault="004468F9" w:rsidP="004468F9">
    <w:pPr>
      <w:pStyle w:val="Header"/>
      <w:jc w:val="center"/>
      <w:rPr>
        <w:rFonts w:ascii="Arial Black" w:hAnsi="Arial Black"/>
        <w:sz w:val="44"/>
        <w:szCs w:val="44"/>
      </w:rPr>
    </w:pPr>
    <w:r w:rsidRPr="004468F9">
      <w:rPr>
        <w:rFonts w:ascii="Arial Black" w:hAnsi="Arial Black"/>
        <w:sz w:val="44"/>
        <w:szCs w:val="44"/>
      </w:rPr>
      <w:t xml:space="preserve">Addition Table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C4"/>
    <w:rsid w:val="001A6EE8"/>
    <w:rsid w:val="001D2DCB"/>
    <w:rsid w:val="004468F9"/>
    <w:rsid w:val="00516FC4"/>
    <w:rsid w:val="007728C4"/>
    <w:rsid w:val="00961E8B"/>
    <w:rsid w:val="00B527DC"/>
    <w:rsid w:val="00DB325E"/>
    <w:rsid w:val="00DE39F9"/>
    <w:rsid w:val="00F5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32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46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68F9"/>
  </w:style>
  <w:style w:type="paragraph" w:styleId="Footer">
    <w:name w:val="footer"/>
    <w:basedOn w:val="Normal"/>
    <w:link w:val="FooterChar"/>
    <w:uiPriority w:val="99"/>
    <w:semiHidden/>
    <w:unhideWhenUsed/>
    <w:rsid w:val="00446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68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32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46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68F9"/>
  </w:style>
  <w:style w:type="paragraph" w:styleId="Footer">
    <w:name w:val="footer"/>
    <w:basedOn w:val="Normal"/>
    <w:link w:val="FooterChar"/>
    <w:uiPriority w:val="99"/>
    <w:semiHidden/>
    <w:unhideWhenUsed/>
    <w:rsid w:val="00446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6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esenhmo\AppData\Roaming\Microsoft\Templates\TP03000697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99FEE1F-2C1E-4CA4-B6F3-3A8FC82BF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TP030006979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Mrs. Olesen</dc:creator>
  <cp:lastModifiedBy>Mrs. Olesen</cp:lastModifiedBy>
  <cp:revision>1</cp:revision>
  <dcterms:created xsi:type="dcterms:W3CDTF">2011-10-09T15:13:00Z</dcterms:created>
  <dcterms:modified xsi:type="dcterms:W3CDTF">2011-10-09T15:14:00Z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TC300069799990</vt:lpwstr>
  </property>
</Properties>
</file>